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6131">
        <w:rPr>
          <w:rFonts w:ascii="Times New Roman" w:hAnsi="Times New Roman" w:cs="Times New Roman"/>
          <w:sz w:val="24"/>
          <w:szCs w:val="24"/>
          <w:u w:val="single"/>
        </w:rPr>
        <w:t>William de BOTON</w:t>
      </w:r>
      <w:r w:rsidRPr="00936131">
        <w:rPr>
          <w:rFonts w:ascii="Times New Roman" w:hAnsi="Times New Roman" w:cs="Times New Roman"/>
          <w:sz w:val="24"/>
          <w:szCs w:val="24"/>
        </w:rPr>
        <w:t xml:space="preserve">       (fl.1385-1412)</w:t>
      </w:r>
    </w:p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6131">
        <w:rPr>
          <w:rFonts w:ascii="Times New Roman" w:hAnsi="Times New Roman" w:cs="Times New Roman"/>
          <w:sz w:val="24"/>
          <w:szCs w:val="24"/>
        </w:rPr>
        <w:t>Rector of the church of St.Mary, Surlingham, Norfolk.</w:t>
      </w:r>
    </w:p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6131">
        <w:rPr>
          <w:rFonts w:ascii="Times New Roman" w:hAnsi="Times New Roman" w:cs="Times New Roman"/>
          <w:sz w:val="24"/>
          <w:szCs w:val="24"/>
        </w:rPr>
        <w:t xml:space="preserve">   1385-1412</w:t>
      </w:r>
      <w:r w:rsidRPr="00936131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936131" w:rsidRPr="00936131" w:rsidRDefault="00936131" w:rsidP="00936131">
      <w:pPr>
        <w:ind w:left="1440" w:hanging="720"/>
      </w:pPr>
      <w:r w:rsidRPr="00936131">
        <w:tab/>
        <w:t>(“An Essay Towards a Topographical History of the County of Norfolk” vol.5 pp.462-70  Francis Blomefield)</w:t>
      </w:r>
    </w:p>
    <w:p w:rsidR="00936131" w:rsidRPr="00936131" w:rsidRDefault="00936131" w:rsidP="00936131"/>
    <w:p w:rsidR="00936131" w:rsidRPr="00936131" w:rsidRDefault="00936131" w:rsidP="00936131"/>
    <w:p w:rsidR="00936131" w:rsidRPr="00936131" w:rsidRDefault="00936131" w:rsidP="009361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6131">
        <w:rPr>
          <w:rFonts w:ascii="Times New Roman" w:hAnsi="Times New Roman" w:cs="Times New Roman"/>
          <w:sz w:val="24"/>
          <w:szCs w:val="24"/>
        </w:rPr>
        <w:t>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31" w:rsidRDefault="00936131" w:rsidP="00564E3C">
      <w:r>
        <w:separator/>
      </w:r>
    </w:p>
  </w:endnote>
  <w:endnote w:type="continuationSeparator" w:id="0">
    <w:p w:rsidR="00936131" w:rsidRDefault="0093613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6131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31" w:rsidRDefault="00936131" w:rsidP="00564E3C">
      <w:r>
        <w:separator/>
      </w:r>
    </w:p>
  </w:footnote>
  <w:footnote w:type="continuationSeparator" w:id="0">
    <w:p w:rsidR="00936131" w:rsidRDefault="0093613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131"/>
    <w:rsid w:val="000119DD"/>
    <w:rsid w:val="00372DC6"/>
    <w:rsid w:val="00564E3C"/>
    <w:rsid w:val="0064591D"/>
    <w:rsid w:val="009361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9B2276-C7A3-4698-9D24-C8BBACE1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13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2016-01-07T19:29:00Z</dcterms:created>
  <dcterms:modified xsi:type="dcterms:W3CDTF">2016-01-07T19:40:00Z</dcterms:modified>
</cp:coreProperties>
</file>